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B464A" w14:textId="2648842B" w:rsidR="00BA00AB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WARCOPP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47033EDC" w14:textId="39A533CB" w:rsidR="00F85DC3" w:rsidRDefault="008202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Sandford.</w:t>
      </w:r>
    </w:p>
    <w:p w14:paraId="11C0D641" w14:textId="77777777" w:rsidR="008202D0" w:rsidRDefault="008202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122F66" w14:textId="7EB12747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CDD14" w14:textId="2760587A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Penrith, Cumberland,</w:t>
      </w:r>
    </w:p>
    <w:p w14:paraId="362F0F25" w14:textId="6423A16D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5F4CA09" w14:textId="4E9C6FFE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24-402)</w:t>
      </w:r>
    </w:p>
    <w:p w14:paraId="62814607" w14:textId="146863D2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A2AA3" w14:textId="7DD25D4B" w:rsid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1FB4A" w14:textId="6D320C9A" w:rsidR="00F85DC3" w:rsidRPr="00F85DC3" w:rsidRDefault="00F85DC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F85DC3" w:rsidRPr="00F85D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B47D3" w14:textId="77777777" w:rsidR="00F85DC3" w:rsidRDefault="00F85DC3" w:rsidP="009139A6">
      <w:r>
        <w:separator/>
      </w:r>
    </w:p>
  </w:endnote>
  <w:endnote w:type="continuationSeparator" w:id="0">
    <w:p w14:paraId="0196A2D2" w14:textId="77777777" w:rsidR="00F85DC3" w:rsidRDefault="00F85D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055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135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4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463D1" w14:textId="77777777" w:rsidR="00F85DC3" w:rsidRDefault="00F85DC3" w:rsidP="009139A6">
      <w:r>
        <w:separator/>
      </w:r>
    </w:p>
  </w:footnote>
  <w:footnote w:type="continuationSeparator" w:id="0">
    <w:p w14:paraId="3FACA1B1" w14:textId="77777777" w:rsidR="00F85DC3" w:rsidRDefault="00F85D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479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CA0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F83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C3"/>
    <w:rsid w:val="000666E0"/>
    <w:rsid w:val="002510B7"/>
    <w:rsid w:val="005C130B"/>
    <w:rsid w:val="008202D0"/>
    <w:rsid w:val="00826F5C"/>
    <w:rsid w:val="009139A6"/>
    <w:rsid w:val="009448BB"/>
    <w:rsid w:val="00A3176C"/>
    <w:rsid w:val="00BA00AB"/>
    <w:rsid w:val="00EB3209"/>
    <w:rsid w:val="00F5287F"/>
    <w:rsid w:val="00F8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BB7F5"/>
  <w15:chartTrackingRefBased/>
  <w15:docId w15:val="{91D90040-A389-4349-B596-2D2466E5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2021-03-03T19:46:00Z</dcterms:created>
  <dcterms:modified xsi:type="dcterms:W3CDTF">2021-03-03T19:50:00Z</dcterms:modified>
</cp:coreProperties>
</file>